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383DC6" w14:textId="00E0362E" w:rsidR="006D4508" w:rsidRPr="006D4508" w:rsidRDefault="00881287" w:rsidP="006D4508">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6D4508" w:rsidRPr="006D4508">
        <w:rPr>
          <w:rFonts w:ascii="Arial" w:eastAsia="MS Mincho" w:hAnsi="Arial" w:cs="Arial"/>
          <w:b/>
          <w:sz w:val="24"/>
          <w:szCs w:val="24"/>
          <w:lang w:eastAsia="ja-JP"/>
        </w:rPr>
        <w:t>3235</w:t>
      </w:r>
    </w:p>
    <w:p w14:paraId="37928451" w14:textId="14C08398" w:rsidR="008D05CF" w:rsidRPr="000D6532" w:rsidRDefault="00687DC4"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Toulouse, France</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14</w:t>
      </w:r>
      <w:r w:rsidR="00881287" w:rsidRPr="00881287">
        <w:rPr>
          <w:rFonts w:ascii="Arial" w:eastAsia="MS Mincho" w:hAnsi="Arial" w:cs="Arial"/>
          <w:b/>
          <w:sz w:val="24"/>
          <w:szCs w:val="24"/>
          <w:lang w:eastAsia="ja-JP"/>
        </w:rPr>
        <w:t xml:space="preserve"> – 1</w:t>
      </w:r>
      <w:r>
        <w:rPr>
          <w:rFonts w:ascii="Arial" w:eastAsia="MS Mincho" w:hAnsi="Arial" w:cs="Arial"/>
          <w:b/>
          <w:sz w:val="24"/>
          <w:szCs w:val="24"/>
          <w:lang w:eastAsia="ja-JP"/>
        </w:rPr>
        <w:t>8</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Nove</w:t>
      </w:r>
      <w:r w:rsidR="00881287" w:rsidRPr="00881287">
        <w:rPr>
          <w:rFonts w:ascii="Arial" w:eastAsia="MS Mincho" w:hAnsi="Arial" w:cs="Arial"/>
          <w:b/>
          <w:sz w:val="24"/>
          <w:szCs w:val="24"/>
          <w:lang w:eastAsia="ja-JP"/>
        </w:rPr>
        <w:t>mber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36DC142"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F614B">
        <w:rPr>
          <w:rFonts w:ascii="Arial" w:hAnsi="Arial" w:cs="Arial"/>
          <w:b/>
          <w:bCs/>
        </w:rPr>
        <w:t>Apple</w:t>
      </w:r>
    </w:p>
    <w:p w14:paraId="4711311D" w14:textId="0F1CFFB2"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E17EB9">
        <w:rPr>
          <w:rFonts w:ascii="Arial" w:hAnsi="Arial" w:cs="Arial"/>
          <w:b/>
          <w:bCs/>
        </w:rPr>
        <w:t xml:space="preserve">Update to </w:t>
      </w:r>
      <w:r w:rsidR="00E17EB9" w:rsidRPr="00E17EB9">
        <w:rPr>
          <w:rFonts w:ascii="Arial" w:hAnsi="Arial" w:cs="Arial"/>
          <w:b/>
          <w:bCs/>
        </w:rPr>
        <w:t>Device Activation</w:t>
      </w:r>
      <w:r w:rsidR="005A03E9">
        <w:rPr>
          <w:rFonts w:ascii="Arial" w:hAnsi="Arial" w:cs="Arial"/>
          <w:b/>
          <w:bCs/>
        </w:rPr>
        <w:t xml:space="preserve"> and Deactivation</w:t>
      </w:r>
      <w:r w:rsidR="00E17EB9">
        <w:rPr>
          <w:rFonts w:ascii="Arial" w:hAnsi="Arial" w:cs="Arial"/>
          <w:b/>
          <w:bCs/>
        </w:rPr>
        <w:t xml:space="preserve"> use case</w:t>
      </w:r>
    </w:p>
    <w:p w14:paraId="7996084A" w14:textId="1020AF47"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E17EB9">
        <w:rPr>
          <w:rFonts w:ascii="Arial" w:hAnsi="Arial" w:cs="Arial"/>
          <w:b/>
          <w:bCs/>
        </w:rPr>
        <w:t>22.840 v0.2.0</w:t>
      </w:r>
    </w:p>
    <w:p w14:paraId="0BC8E829" w14:textId="03013AD7"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80683E">
        <w:rPr>
          <w:rFonts w:ascii="Arial" w:hAnsi="Arial" w:cs="Arial"/>
          <w:b/>
          <w:bCs/>
        </w:rPr>
        <w:t>7.2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7A5D838"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0683E">
        <w:rPr>
          <w:rFonts w:ascii="Arial" w:hAnsi="Arial" w:cs="Arial"/>
          <w:b/>
          <w:bCs/>
        </w:rPr>
        <w:t>Mona Mustapha</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159CA8F"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DF614B">
        <w:rPr>
          <w:rFonts w:ascii="Arial" w:eastAsia="Calibri" w:hAnsi="Arial" w:cs="Arial"/>
          <w:i/>
          <w:sz w:val="22"/>
          <w:szCs w:val="22"/>
        </w:rPr>
        <w:t>Proposed update to the use case service flow diagram to resolve an editor's note (rephrase 'device can start transmitting data')</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3FC14BD2" w:rsidR="0009108F" w:rsidRDefault="0066155F" w:rsidP="0009108F">
      <w:pPr>
        <w:rPr>
          <w:noProof/>
        </w:rPr>
      </w:pPr>
      <w:r>
        <w:rPr>
          <w:noProof/>
        </w:rPr>
        <w:t xml:space="preserve">An editor's note was introduced in the use case on </w:t>
      </w:r>
      <w:r w:rsidRPr="0066155F">
        <w:rPr>
          <w:noProof/>
        </w:rPr>
        <w:t>Device Activation and Deactivation</w:t>
      </w:r>
      <w:r>
        <w:rPr>
          <w:noProof/>
        </w:rPr>
        <w:t>:</w:t>
      </w:r>
    </w:p>
    <w:p w14:paraId="7586886F" w14:textId="5A3BD8BC" w:rsidR="0066155F" w:rsidRPr="0009108F" w:rsidRDefault="0066155F" w:rsidP="0066155F">
      <w:pPr>
        <w:pStyle w:val="EditorsNote"/>
      </w:pPr>
      <w:r>
        <w:t>Editor's Note:</w:t>
      </w:r>
      <w:r>
        <w:tab/>
        <w:t>terminology used in the diagrams on 'device can start transmitting data' needs to be re-phrased</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2342285D" w:rsidR="0009108F" w:rsidRPr="008A5E86" w:rsidRDefault="0066155F" w:rsidP="0009108F">
      <w:pPr>
        <w:rPr>
          <w:noProof/>
          <w:lang w:val="en-US"/>
        </w:rPr>
      </w:pPr>
      <w:r>
        <w:rPr>
          <w:noProof/>
          <w:lang w:val="en-US"/>
        </w:rPr>
        <w:t>It is proposed to update the terminology.</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64AB74D8" w:rsidR="0009108F" w:rsidRPr="008A5E86" w:rsidRDefault="0009108F" w:rsidP="0009108F">
      <w:pPr>
        <w:rPr>
          <w:noProof/>
          <w:lang w:val="en-US"/>
        </w:rPr>
      </w:pPr>
      <w:r w:rsidRPr="00D658A3">
        <w:rPr>
          <w:noProof/>
          <w:lang w:val="en-US"/>
        </w:rPr>
        <w:t xml:space="preserve">It is proposed to agree the following changes to 3GPP TR </w:t>
      </w:r>
      <w:r w:rsidR="0066155F">
        <w:rPr>
          <w:noProof/>
          <w:lang w:val="en-US"/>
        </w:rPr>
        <w:t>22.840 v0.2.0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1F4D2E5B" w14:textId="77777777" w:rsidR="00022BEA" w:rsidRPr="0095202F" w:rsidRDefault="00022BEA" w:rsidP="00022BEA">
      <w:pPr>
        <w:pStyle w:val="Heading2"/>
      </w:pPr>
      <w:bookmarkStart w:id="0" w:name="_Toc113387770"/>
      <w:r w:rsidRPr="0095202F">
        <w:t>5.</w:t>
      </w:r>
      <w:r>
        <w:t>17</w:t>
      </w:r>
      <w:r w:rsidRPr="0095202F">
        <w:tab/>
        <w:t>Use case on Device Activation and Deactivation</w:t>
      </w:r>
      <w:bookmarkEnd w:id="0"/>
    </w:p>
    <w:p w14:paraId="6EF8299B" w14:textId="77777777" w:rsidR="00022BEA" w:rsidRPr="0095202F" w:rsidRDefault="00022BEA" w:rsidP="00022BEA">
      <w:pPr>
        <w:pStyle w:val="Heading3"/>
      </w:pPr>
      <w:bookmarkStart w:id="1" w:name="_Toc113387771"/>
      <w:r w:rsidRPr="0095202F">
        <w:t>5.</w:t>
      </w:r>
      <w:r>
        <w:t>17</w:t>
      </w:r>
      <w:r w:rsidRPr="0095202F">
        <w:t>.1</w:t>
      </w:r>
      <w:r w:rsidRPr="0095202F">
        <w:tab/>
        <w:t>Description</w:t>
      </w:r>
      <w:bookmarkEnd w:id="1"/>
    </w:p>
    <w:p w14:paraId="41610343" w14:textId="77777777" w:rsidR="00022BEA" w:rsidRPr="0095202F" w:rsidRDefault="00022BEA" w:rsidP="00022BEA">
      <w:r w:rsidRPr="0095202F">
        <w:t>This use case illustrates the need to define capabilities that allows the end user or a third party to remotely manage the activation and deactivation of an Ambient IoT device.</w:t>
      </w:r>
    </w:p>
    <w:p w14:paraId="41C7072B" w14:textId="77777777" w:rsidR="00022BEA" w:rsidRPr="0095202F" w:rsidRDefault="00022BEA" w:rsidP="00022BEA">
      <w:r w:rsidRPr="0095202F">
        <w:t>The scenario describes an enterprise user who grows orchid plants for sale to end customers. The enterprise user utilises an Ambient IoT device with environmental sensors for each orchid plant to monitor its growing conditions.</w:t>
      </w:r>
      <w:r w:rsidRPr="009426D8">
        <w:rPr>
          <w:rFonts w:eastAsia="DengXian" w:hint="eastAsia"/>
          <w:lang w:eastAsia="zh-CN"/>
        </w:rPr>
        <w:t xml:space="preserve"> </w:t>
      </w:r>
    </w:p>
    <w:p w14:paraId="0B6AD0B2" w14:textId="77777777" w:rsidR="00022BEA" w:rsidRPr="00690CB6" w:rsidRDefault="00022BEA" w:rsidP="00022BEA">
      <w:pPr>
        <w:pStyle w:val="Heading3"/>
      </w:pPr>
      <w:bookmarkStart w:id="2" w:name="_Toc113387772"/>
      <w:r>
        <w:t xml:space="preserve">5.17.2     </w:t>
      </w:r>
      <w:r w:rsidRPr="00690CB6">
        <w:rPr>
          <w:rFonts w:hint="eastAsia"/>
        </w:rPr>
        <w:t>P</w:t>
      </w:r>
      <w:r w:rsidRPr="00690CB6">
        <w:t>re-conditions</w:t>
      </w:r>
      <w:bookmarkEnd w:id="2"/>
    </w:p>
    <w:p w14:paraId="1BD4E880" w14:textId="77777777" w:rsidR="00022BEA" w:rsidRPr="0095202F" w:rsidRDefault="00022BEA" w:rsidP="00022BEA">
      <w:r w:rsidRPr="0095202F">
        <w:t>The enterprise user has several inactive Ambient IoT devices with environmental sensors in storage.</w:t>
      </w:r>
    </w:p>
    <w:p w14:paraId="51E833F1" w14:textId="77777777" w:rsidR="00022BEA" w:rsidRDefault="00022BEA" w:rsidP="00022BEA">
      <w:pPr>
        <w:pStyle w:val="Heading3"/>
      </w:pPr>
      <w:bookmarkStart w:id="3" w:name="_Toc113387773"/>
      <w:r w:rsidRPr="0095202F">
        <w:t>5.</w:t>
      </w:r>
      <w:r>
        <w:t>17</w:t>
      </w:r>
      <w:r w:rsidRPr="0095202F">
        <w:t>.3</w:t>
      </w:r>
      <w:r w:rsidRPr="0095202F">
        <w:tab/>
        <w:t>Service Flows</w:t>
      </w:r>
      <w:bookmarkEnd w:id="3"/>
    </w:p>
    <w:p w14:paraId="541D7C4A" w14:textId="530F6FFD" w:rsidR="00022BEA" w:rsidRPr="0095202F" w:rsidDel="00022BEA" w:rsidRDefault="00022BEA" w:rsidP="00022BEA">
      <w:pPr>
        <w:pStyle w:val="EditorsNote"/>
        <w:rPr>
          <w:del w:id="4" w:author="Apple" w:date="2022-11-03T12:11:00Z"/>
        </w:rPr>
      </w:pPr>
      <w:del w:id="5" w:author="Apple" w:date="2022-11-03T12:11:00Z">
        <w:r w:rsidDel="00022BEA">
          <w:delText>Editor's Note:</w:delText>
        </w:r>
        <w:r w:rsidDel="00022BEA">
          <w:tab/>
          <w:delText>terminology used in the diagrams on 'device can start transmitting data' needs to be re-phrased</w:delText>
        </w:r>
      </w:del>
    </w:p>
    <w:p w14:paraId="0A3617A0" w14:textId="77777777" w:rsidR="00022BEA" w:rsidRPr="0095202F" w:rsidRDefault="00022BEA" w:rsidP="00022BEA">
      <w:pPr>
        <w:rPr>
          <w:b/>
          <w:bCs/>
        </w:rPr>
      </w:pPr>
      <w:r w:rsidRPr="0095202F">
        <w:rPr>
          <w:b/>
          <w:bCs/>
        </w:rPr>
        <w:t>Device activation</w:t>
      </w:r>
    </w:p>
    <w:p w14:paraId="58350873" w14:textId="77777777" w:rsidR="00022BEA" w:rsidRPr="0095202F" w:rsidRDefault="00022BEA" w:rsidP="00022BEA">
      <w:pPr>
        <w:pStyle w:val="B1"/>
        <w:rPr>
          <w:lang w:eastAsia="en-GB"/>
        </w:rPr>
      </w:pPr>
      <w:r w:rsidRPr="0095202F">
        <w:rPr>
          <w:lang w:eastAsia="en-GB"/>
        </w:rPr>
        <w:t>1.</w:t>
      </w:r>
      <w:r w:rsidRPr="0095202F">
        <w:rPr>
          <w:lang w:eastAsia="en-GB"/>
        </w:rPr>
        <w:tab/>
        <w:t>As new orchids are planted, the devices are taken out of storage and added to the new plants.</w:t>
      </w:r>
    </w:p>
    <w:p w14:paraId="05920DE1" w14:textId="77777777" w:rsidR="00022BEA" w:rsidRPr="0095202F" w:rsidRDefault="00022BEA" w:rsidP="00022BEA">
      <w:pPr>
        <w:pStyle w:val="B1"/>
        <w:rPr>
          <w:lang w:eastAsia="en-GB"/>
        </w:rPr>
      </w:pPr>
      <w:r w:rsidRPr="0095202F">
        <w:rPr>
          <w:lang w:eastAsia="en-GB"/>
        </w:rPr>
        <w:lastRenderedPageBreak/>
        <w:t>2.</w:t>
      </w:r>
      <w:r w:rsidRPr="0095202F">
        <w:rPr>
          <w:lang w:eastAsia="en-GB"/>
        </w:rPr>
        <w:tab/>
        <w:t>The enterprise user accesses an application that she uses to check the connectivity status of her Ambient IoT devices. Via this application, the enterprise user activates the devices to enable sensor data to be collected and the conditions of the new plants to be monitored.</w:t>
      </w:r>
    </w:p>
    <w:p w14:paraId="4F2B2C02" w14:textId="108A6AC1" w:rsidR="00022BEA" w:rsidDel="006C7AF8" w:rsidRDefault="00022BEA" w:rsidP="00022BEA">
      <w:pPr>
        <w:pStyle w:val="B1"/>
        <w:jc w:val="center"/>
        <w:rPr>
          <w:del w:id="6" w:author="Apple" w:date="2022-11-03T12:12:00Z"/>
          <w:noProof/>
          <w:lang w:eastAsia="en-GB"/>
        </w:rPr>
      </w:pPr>
      <w:del w:id="7" w:author="Apple" w:date="2022-11-03T12:12:00Z">
        <w:r w:rsidRPr="00D141CE" w:rsidDel="006C7AF8">
          <w:rPr>
            <w:noProof/>
            <w:lang w:eastAsia="en-GB"/>
          </w:rPr>
          <w:drawing>
            <wp:inline distT="0" distB="0" distL="0" distR="0" wp14:anchorId="1259A948" wp14:editId="14BFDD77">
              <wp:extent cx="5152390" cy="984885"/>
              <wp:effectExtent l="0" t="0" r="0" b="0"/>
              <wp:docPr id="22" name="Picture 1" descr="A screenshot of a computer&#10;&#10;Description automatically generated with low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A screenshot of a computer&#10;&#10;Description automatically generated with low confidence"/>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52390" cy="984885"/>
                      </a:xfrm>
                      <a:prstGeom prst="rect">
                        <a:avLst/>
                      </a:prstGeom>
                      <a:noFill/>
                      <a:ln>
                        <a:noFill/>
                      </a:ln>
                    </pic:spPr>
                  </pic:pic>
                </a:graphicData>
              </a:graphic>
            </wp:inline>
          </w:drawing>
        </w:r>
      </w:del>
    </w:p>
    <w:p w14:paraId="292E2CFB" w14:textId="0AEF07B6" w:rsidR="006C7AF8" w:rsidRDefault="006C7AF8" w:rsidP="00022BEA">
      <w:pPr>
        <w:pStyle w:val="B1"/>
        <w:jc w:val="center"/>
        <w:rPr>
          <w:ins w:id="8" w:author="Apple" w:date="2022-11-03T12:15:00Z"/>
          <w:noProof/>
          <w:lang w:eastAsia="en-GB"/>
        </w:rPr>
      </w:pPr>
      <w:ins w:id="9" w:author="Apple" w:date="2022-11-03T12:15:00Z">
        <w:r w:rsidRPr="006C7AF8">
          <w:rPr>
            <w:noProof/>
            <w:lang w:eastAsia="en-GB"/>
          </w:rPr>
          <w:drawing>
            <wp:inline distT="0" distB="0" distL="0" distR="0" wp14:anchorId="0F0787D2" wp14:editId="6E6C676F">
              <wp:extent cx="5227845" cy="1001538"/>
              <wp:effectExtent l="0" t="0" r="508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426091" cy="1039517"/>
                      </a:xfrm>
                      <a:prstGeom prst="rect">
                        <a:avLst/>
                      </a:prstGeom>
                    </pic:spPr>
                  </pic:pic>
                </a:graphicData>
              </a:graphic>
            </wp:inline>
          </w:drawing>
        </w:r>
      </w:ins>
    </w:p>
    <w:p w14:paraId="46441634" w14:textId="77777777" w:rsidR="00022BEA" w:rsidRPr="0095202F" w:rsidRDefault="00022BEA" w:rsidP="00022BEA">
      <w:pPr>
        <w:pStyle w:val="B1"/>
        <w:jc w:val="center"/>
        <w:rPr>
          <w:lang w:eastAsia="en-GB"/>
        </w:rPr>
      </w:pPr>
    </w:p>
    <w:p w14:paraId="3D149BB0" w14:textId="77777777" w:rsidR="00022BEA" w:rsidRPr="00E978AB" w:rsidRDefault="00022BEA" w:rsidP="00022BEA">
      <w:pPr>
        <w:rPr>
          <w:b/>
          <w:bCs/>
        </w:rPr>
      </w:pPr>
      <w:r w:rsidRPr="00E978AB">
        <w:rPr>
          <w:b/>
          <w:bCs/>
        </w:rPr>
        <w:t>Device deactivation</w:t>
      </w:r>
    </w:p>
    <w:p w14:paraId="5AA57DC3" w14:textId="77777777" w:rsidR="00022BEA" w:rsidRPr="0095202F" w:rsidRDefault="00022BEA" w:rsidP="00022BEA">
      <w:pPr>
        <w:pStyle w:val="B1"/>
        <w:rPr>
          <w:lang w:eastAsia="en-GB"/>
        </w:rPr>
      </w:pPr>
      <w:r w:rsidRPr="0095202F">
        <w:rPr>
          <w:lang w:eastAsia="en-GB"/>
        </w:rPr>
        <w:t>3.</w:t>
      </w:r>
      <w:r w:rsidRPr="0095202F">
        <w:rPr>
          <w:lang w:eastAsia="en-GB"/>
        </w:rPr>
        <w:tab/>
        <w:t>The enterprise user sold several mature orchid plants and wants to deactivate the associated Ambient IoT devices as she no longer needs them.</w:t>
      </w:r>
    </w:p>
    <w:p w14:paraId="19D67EFA" w14:textId="77777777" w:rsidR="00022BEA" w:rsidRPr="0095202F" w:rsidRDefault="00022BEA" w:rsidP="00022BEA">
      <w:pPr>
        <w:pStyle w:val="B1"/>
        <w:rPr>
          <w:lang w:eastAsia="en-GB"/>
        </w:rPr>
      </w:pPr>
      <w:r w:rsidRPr="0095202F">
        <w:rPr>
          <w:lang w:eastAsia="en-GB"/>
        </w:rPr>
        <w:t>4.</w:t>
      </w:r>
      <w:r w:rsidRPr="0095202F">
        <w:rPr>
          <w:lang w:eastAsia="en-GB"/>
        </w:rPr>
        <w:tab/>
        <w:t>The enterprise user accesses an application that she uses to check the connectivity status of her Ambient IoT devices. Via this application, the enterprise user deactivates the devices associated with the sold plants.</w:t>
      </w:r>
    </w:p>
    <w:p w14:paraId="54D20E31" w14:textId="77777777" w:rsidR="00022BEA" w:rsidRPr="0095202F" w:rsidRDefault="00022BEA" w:rsidP="00022BEA">
      <w:pPr>
        <w:pStyle w:val="B1"/>
        <w:jc w:val="center"/>
        <w:rPr>
          <w:lang w:eastAsia="en-GB"/>
        </w:rPr>
      </w:pPr>
      <w:r w:rsidRPr="00D141CE">
        <w:rPr>
          <w:noProof/>
          <w:lang w:eastAsia="en-GB"/>
        </w:rPr>
        <w:drawing>
          <wp:inline distT="0" distB="0" distL="0" distR="0" wp14:anchorId="1F9FDB73" wp14:editId="52B28D9D">
            <wp:extent cx="5134610" cy="984885"/>
            <wp:effectExtent l="0" t="0" r="0" b="0"/>
            <wp:docPr id="23"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34610" cy="984885"/>
                    </a:xfrm>
                    <a:prstGeom prst="rect">
                      <a:avLst/>
                    </a:prstGeom>
                    <a:noFill/>
                    <a:ln>
                      <a:noFill/>
                    </a:ln>
                  </pic:spPr>
                </pic:pic>
              </a:graphicData>
            </a:graphic>
          </wp:inline>
        </w:drawing>
      </w:r>
    </w:p>
    <w:p w14:paraId="197751AF" w14:textId="77777777" w:rsidR="00022BEA" w:rsidRPr="0095202F" w:rsidRDefault="00022BEA" w:rsidP="00022BEA">
      <w:pPr>
        <w:pStyle w:val="Heading3"/>
      </w:pPr>
      <w:bookmarkStart w:id="10" w:name="_Toc113387774"/>
      <w:r w:rsidRPr="0095202F">
        <w:t>5.</w:t>
      </w:r>
      <w:r>
        <w:t>17</w:t>
      </w:r>
      <w:r w:rsidRPr="0095202F">
        <w:t>.4</w:t>
      </w:r>
      <w:r w:rsidRPr="0095202F">
        <w:tab/>
      </w:r>
      <w:proofErr w:type="gramStart"/>
      <w:r w:rsidRPr="0095202F">
        <w:t>Post-conditions</w:t>
      </w:r>
      <w:bookmarkEnd w:id="10"/>
      <w:proofErr w:type="gramEnd"/>
    </w:p>
    <w:p w14:paraId="11855EEC" w14:textId="77777777" w:rsidR="00022BEA" w:rsidRPr="0095202F" w:rsidRDefault="00022BEA" w:rsidP="00022BEA">
      <w:pPr>
        <w:rPr>
          <w:b/>
          <w:bCs/>
        </w:rPr>
      </w:pPr>
      <w:r w:rsidRPr="0095202F">
        <w:rPr>
          <w:b/>
          <w:bCs/>
        </w:rPr>
        <w:t>Device activation</w:t>
      </w:r>
    </w:p>
    <w:p w14:paraId="44974DFD" w14:textId="77777777" w:rsidR="00022BEA" w:rsidRPr="0095202F" w:rsidRDefault="00022BEA" w:rsidP="00022BEA">
      <w:r w:rsidRPr="0095202F">
        <w:t>The previously inactive Ambient IoT devices are activated and can transmit sensor data.</w:t>
      </w:r>
    </w:p>
    <w:p w14:paraId="7B97BCF8" w14:textId="77777777" w:rsidR="00022BEA" w:rsidRPr="0095202F" w:rsidRDefault="00022BEA" w:rsidP="00022BEA">
      <w:pPr>
        <w:rPr>
          <w:b/>
          <w:bCs/>
        </w:rPr>
      </w:pPr>
      <w:r w:rsidRPr="0095202F">
        <w:rPr>
          <w:b/>
          <w:bCs/>
        </w:rPr>
        <w:t>Device deactivation</w:t>
      </w:r>
    </w:p>
    <w:p w14:paraId="0739830A" w14:textId="77777777" w:rsidR="00022BEA" w:rsidRPr="0095202F" w:rsidRDefault="00022BEA" w:rsidP="00022BEA">
      <w:r w:rsidRPr="0095202F">
        <w:t>The previously active Ambient IoT devices are deactivated and cannot transmit any RF signals.</w:t>
      </w:r>
    </w:p>
    <w:p w14:paraId="4464BD5F" w14:textId="77777777" w:rsidR="00022BEA" w:rsidRPr="0095202F" w:rsidRDefault="00022BEA" w:rsidP="00022BEA">
      <w:pPr>
        <w:pStyle w:val="Heading3"/>
      </w:pPr>
      <w:bookmarkStart w:id="11" w:name="_Toc113387775"/>
      <w:r w:rsidRPr="0095202F">
        <w:t>5.</w:t>
      </w:r>
      <w:r>
        <w:t>17</w:t>
      </w:r>
      <w:r w:rsidRPr="0095202F">
        <w:t>.5</w:t>
      </w:r>
      <w:r w:rsidRPr="0095202F">
        <w:tab/>
        <w:t>Existing features partly or fully covering the use case functionality</w:t>
      </w:r>
      <w:bookmarkEnd w:id="11"/>
    </w:p>
    <w:p w14:paraId="67C1BBD4" w14:textId="77777777" w:rsidR="00022BEA" w:rsidRPr="0095202F" w:rsidRDefault="00022BEA" w:rsidP="00022BEA">
      <w:r w:rsidRPr="0095202F">
        <w:t>TS 22.261 clause 6.14.1 describe the following:</w:t>
      </w:r>
    </w:p>
    <w:p w14:paraId="0E4F9773" w14:textId="77777777" w:rsidR="00022BEA" w:rsidRPr="0095202F" w:rsidRDefault="00022BEA" w:rsidP="00022BEA">
      <w:pPr>
        <w:rPr>
          <w:i/>
          <w:iCs/>
        </w:rPr>
      </w:pPr>
      <w:r w:rsidRPr="0095202F">
        <w:rPr>
          <w:i/>
          <w:iCs/>
        </w:rPr>
        <w:t>During their life cycle these IoT devices go through different stages, …, the activation of the IoT device by the preferred operator, a possible change of operators, etc. These stages need to be managed securely and efficiently.</w:t>
      </w:r>
    </w:p>
    <w:p w14:paraId="1E71CBAE" w14:textId="77777777" w:rsidR="00022BEA" w:rsidRPr="0095202F" w:rsidRDefault="00022BEA" w:rsidP="00022BEA">
      <w:r w:rsidRPr="0095202F">
        <w:t>Clause 6.14.2 defines the following requirement:</w:t>
      </w:r>
    </w:p>
    <w:p w14:paraId="0E9F8ED5" w14:textId="77777777" w:rsidR="00022BEA" w:rsidRPr="0095202F" w:rsidRDefault="00022BEA" w:rsidP="00022BEA">
      <w:pPr>
        <w:rPr>
          <w:i/>
          <w:iCs/>
        </w:rPr>
      </w:pPr>
      <w:r w:rsidRPr="0095202F">
        <w:rPr>
          <w:i/>
          <w:iCs/>
        </w:rPr>
        <w:t>Based on operator policy, the 5G system shall provide means for authorised 3rd parties to request changes to UE subscription parameters for access to data networks, e.g., static IP address and configuration parameters for data network access.</w:t>
      </w:r>
    </w:p>
    <w:p w14:paraId="1A3732D6" w14:textId="77777777" w:rsidR="00022BEA" w:rsidRPr="0095202F" w:rsidRDefault="00022BEA" w:rsidP="00022BEA">
      <w:pPr>
        <w:rPr>
          <w:rFonts w:eastAsia="Calibri"/>
        </w:rPr>
      </w:pPr>
      <w:r w:rsidRPr="0095202F">
        <w:rPr>
          <w:rFonts w:eastAsia="Calibri"/>
        </w:rPr>
        <w:t xml:space="preserve">The requirement above covers remote </w:t>
      </w:r>
      <w:r w:rsidRPr="0095202F">
        <w:rPr>
          <w:rFonts w:eastAsia="Calibri"/>
          <w:i/>
          <w:iCs/>
        </w:rPr>
        <w:t>UE subscription</w:t>
      </w:r>
      <w:r w:rsidRPr="0095202F">
        <w:rPr>
          <w:rFonts w:eastAsia="Calibri"/>
        </w:rPr>
        <w:t xml:space="preserve"> activation and subscription suspension / deactivation. </w:t>
      </w:r>
    </w:p>
    <w:p w14:paraId="52A5EAB9" w14:textId="77777777" w:rsidR="00022BEA" w:rsidRPr="0095202F" w:rsidRDefault="00022BEA" w:rsidP="00022BEA">
      <w:pPr>
        <w:rPr>
          <w:rFonts w:eastAsia="Calibri"/>
        </w:rPr>
      </w:pPr>
      <w:r w:rsidRPr="0095202F">
        <w:rPr>
          <w:rFonts w:eastAsia="Calibri"/>
        </w:rPr>
        <w:lastRenderedPageBreak/>
        <w:t>If the subscription of an Ambient IoT device has been suspended or terminated, the device can still continually harvest energy and therefore may continue to attempt accessing the network. This can cause signalling overload as well as unwanted interference.</w:t>
      </w:r>
    </w:p>
    <w:p w14:paraId="422A90C6" w14:textId="77777777" w:rsidR="00022BEA" w:rsidRPr="0095202F" w:rsidRDefault="00022BEA" w:rsidP="00022BEA">
      <w:pPr>
        <w:rPr>
          <w:rFonts w:eastAsia="Calibri"/>
        </w:rPr>
      </w:pPr>
      <w:r w:rsidRPr="0095202F">
        <w:rPr>
          <w:rFonts w:eastAsia="Calibri"/>
        </w:rPr>
        <w:t>Therefore, there is a need to disable the device itself, and not only the subscription, so that the devices will not transmit any RF signals when suspended or terminated. Conversely, there is also a need to (re-)activate the devices.</w:t>
      </w:r>
    </w:p>
    <w:p w14:paraId="7600E666" w14:textId="77777777" w:rsidR="00022BEA" w:rsidRPr="0095202F" w:rsidRDefault="00022BEA" w:rsidP="00022BEA">
      <w:pPr>
        <w:pStyle w:val="Heading3"/>
      </w:pPr>
      <w:bookmarkStart w:id="12" w:name="_Toc113387776"/>
      <w:r w:rsidRPr="0095202F">
        <w:t>5.</w:t>
      </w:r>
      <w:r>
        <w:t>17</w:t>
      </w:r>
      <w:r w:rsidRPr="0095202F">
        <w:t>.6</w:t>
      </w:r>
      <w:r w:rsidRPr="0095202F">
        <w:tab/>
        <w:t>Potential New Requirements needed to support the use case</w:t>
      </w:r>
      <w:bookmarkEnd w:id="12"/>
    </w:p>
    <w:p w14:paraId="1B93DB88" w14:textId="77777777" w:rsidR="00022BEA" w:rsidRPr="0095202F" w:rsidRDefault="00022BEA" w:rsidP="00022BEA">
      <w:pPr>
        <w:rPr>
          <w:rFonts w:eastAsia="Calibri"/>
        </w:rPr>
      </w:pPr>
      <w:r w:rsidRPr="0095202F">
        <w:rPr>
          <w:rFonts w:eastAsia="SimSun"/>
          <w:szCs w:val="21"/>
          <w:shd w:val="clear" w:color="auto" w:fill="FFFFFF"/>
        </w:rPr>
        <w:t>[PR 5.</w:t>
      </w:r>
      <w:r>
        <w:rPr>
          <w:rFonts w:eastAsia="SimSun"/>
          <w:szCs w:val="21"/>
          <w:shd w:val="clear" w:color="auto" w:fill="FFFFFF"/>
        </w:rPr>
        <w:t>17</w:t>
      </w:r>
      <w:r w:rsidRPr="0095202F">
        <w:rPr>
          <w:rFonts w:eastAsia="SimSun"/>
          <w:szCs w:val="21"/>
          <w:shd w:val="clear" w:color="auto" w:fill="FFFFFF"/>
        </w:rPr>
        <w:t>.6-1] Based on operator policy, the 5G system shall provide means for an authorised user or authorised third parties to request enable and disable an Ambient IoT device capability to transmit RF signals.</w:t>
      </w:r>
    </w:p>
    <w:p w14:paraId="5D19A87A" w14:textId="77777777" w:rsidR="0009108F" w:rsidRPr="00022BEA" w:rsidRDefault="0009108F" w:rsidP="0009108F">
      <w:pPr>
        <w:rPr>
          <w:noProof/>
        </w:rPr>
      </w:pPr>
    </w:p>
    <w:p w14:paraId="3C612AE9" w14:textId="462BCAD5"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87E7F">
        <w:rPr>
          <w:rFonts w:ascii="Arial" w:hAnsi="Arial" w:cs="Arial"/>
          <w:noProof/>
          <w:color w:val="0000FF"/>
          <w:sz w:val="28"/>
          <w:szCs w:val="28"/>
          <w:lang w:val="en-US"/>
        </w:rPr>
        <w:t xml:space="preserve">End </w:t>
      </w:r>
      <w:r w:rsidRPr="00C21836">
        <w:rPr>
          <w:rFonts w:ascii="Arial" w:hAnsi="Arial" w:cs="Arial"/>
          <w:noProof/>
          <w:color w:val="0000FF"/>
          <w:sz w:val="28"/>
          <w:szCs w:val="28"/>
          <w:lang w:val="en-US"/>
        </w:rPr>
        <w:t>Change</w:t>
      </w:r>
      <w:r w:rsidR="00987E7F">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AE5F0B0" w14:textId="77777777" w:rsidR="00080512" w:rsidRPr="0009108F" w:rsidRDefault="00080512" w:rsidP="0009108F">
      <w:pPr>
        <w:rPr>
          <w:lang w:val="en-US"/>
        </w:rPr>
      </w:pPr>
    </w:p>
    <w:sectPr w:rsidR="00080512" w:rsidRPr="0009108F">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C8FA1E" w14:textId="77777777" w:rsidR="009F0D81" w:rsidRDefault="009F0D81">
      <w:r>
        <w:separator/>
      </w:r>
    </w:p>
  </w:endnote>
  <w:endnote w:type="continuationSeparator" w:id="0">
    <w:p w14:paraId="6CC03895" w14:textId="77777777" w:rsidR="009F0D81" w:rsidRDefault="009F0D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9FBD62" w14:textId="77777777" w:rsidR="009F0D81" w:rsidRDefault="009F0D81">
      <w:r>
        <w:separator/>
      </w:r>
    </w:p>
  </w:footnote>
  <w:footnote w:type="continuationSeparator" w:id="0">
    <w:p w14:paraId="01355891" w14:textId="77777777" w:rsidR="009F0D81" w:rsidRDefault="009F0D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1"/>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BEA"/>
    <w:rsid w:val="00033397"/>
    <w:rsid w:val="00040095"/>
    <w:rsid w:val="00051834"/>
    <w:rsid w:val="00054A22"/>
    <w:rsid w:val="00062023"/>
    <w:rsid w:val="000655A6"/>
    <w:rsid w:val="0006711B"/>
    <w:rsid w:val="00080512"/>
    <w:rsid w:val="0009108F"/>
    <w:rsid w:val="000C47C3"/>
    <w:rsid w:val="000D58AB"/>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A03E9"/>
    <w:rsid w:val="005D2E01"/>
    <w:rsid w:val="005D7526"/>
    <w:rsid w:val="005E4BB2"/>
    <w:rsid w:val="005F788A"/>
    <w:rsid w:val="00602AEA"/>
    <w:rsid w:val="00614FDF"/>
    <w:rsid w:val="0063543D"/>
    <w:rsid w:val="00647114"/>
    <w:rsid w:val="0066155F"/>
    <w:rsid w:val="00687DC4"/>
    <w:rsid w:val="006912E9"/>
    <w:rsid w:val="006A323F"/>
    <w:rsid w:val="006B30D0"/>
    <w:rsid w:val="006C3D95"/>
    <w:rsid w:val="006C7AF8"/>
    <w:rsid w:val="006D4508"/>
    <w:rsid w:val="006E5C86"/>
    <w:rsid w:val="006F2A36"/>
    <w:rsid w:val="00701116"/>
    <w:rsid w:val="0071174C"/>
    <w:rsid w:val="00713C44"/>
    <w:rsid w:val="00734A5B"/>
    <w:rsid w:val="0074026F"/>
    <w:rsid w:val="007429F6"/>
    <w:rsid w:val="00744E76"/>
    <w:rsid w:val="00765EA3"/>
    <w:rsid w:val="00774DA4"/>
    <w:rsid w:val="00781F0F"/>
    <w:rsid w:val="007B600E"/>
    <w:rsid w:val="007F0F4A"/>
    <w:rsid w:val="008028A4"/>
    <w:rsid w:val="0080683E"/>
    <w:rsid w:val="00821838"/>
    <w:rsid w:val="00830747"/>
    <w:rsid w:val="008359CD"/>
    <w:rsid w:val="008768CA"/>
    <w:rsid w:val="00881287"/>
    <w:rsid w:val="008C384C"/>
    <w:rsid w:val="008D05CF"/>
    <w:rsid w:val="008E2D68"/>
    <w:rsid w:val="008E6756"/>
    <w:rsid w:val="0090271F"/>
    <w:rsid w:val="00902E23"/>
    <w:rsid w:val="009114D7"/>
    <w:rsid w:val="0091348E"/>
    <w:rsid w:val="00917CCB"/>
    <w:rsid w:val="00933FB0"/>
    <w:rsid w:val="00942EC2"/>
    <w:rsid w:val="00987E7F"/>
    <w:rsid w:val="009F0D81"/>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5449"/>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E520F"/>
    <w:rsid w:val="00DF2B1F"/>
    <w:rsid w:val="00DF614B"/>
    <w:rsid w:val="00DF62CD"/>
    <w:rsid w:val="00E16509"/>
    <w:rsid w:val="00E17EB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qFormat/>
    <w:rsid w:val="00022BEA"/>
    <w:rPr>
      <w:lang w:eastAsia="en-US"/>
    </w:rPr>
  </w:style>
  <w:style w:type="character" w:customStyle="1" w:styleId="EditorsNoteChar">
    <w:name w:val="Editor's Note Char"/>
    <w:aliases w:val="EN Char"/>
    <w:link w:val="EditorsNote"/>
    <w:qFormat/>
    <w:locked/>
    <w:rsid w:val="00022BEA"/>
    <w:rPr>
      <w:color w:val="FF0000"/>
      <w:lang w:eastAsia="en-US"/>
    </w:rPr>
  </w:style>
  <w:style w:type="paragraph" w:styleId="Revision">
    <w:name w:val="Revision"/>
    <w:hidden/>
    <w:uiPriority w:val="99"/>
    <w:semiHidden/>
    <w:rsid w:val="00022BE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300852">
      <w:bodyDiv w:val="1"/>
      <w:marLeft w:val="0"/>
      <w:marRight w:val="0"/>
      <w:marTop w:val="0"/>
      <w:marBottom w:val="0"/>
      <w:divBdr>
        <w:top w:val="none" w:sz="0" w:space="0" w:color="auto"/>
        <w:left w:val="none" w:sz="0" w:space="0" w:color="auto"/>
        <w:bottom w:val="none" w:sz="0" w:space="0" w:color="auto"/>
        <w:right w:val="none" w:sz="0" w:space="0" w:color="auto"/>
      </w:divBdr>
      <w:divsChild>
        <w:div w:id="575700187">
          <w:marLeft w:val="0"/>
          <w:marRight w:val="75"/>
          <w:marTop w:val="0"/>
          <w:marBottom w:val="0"/>
          <w:divBdr>
            <w:top w:val="none" w:sz="0" w:space="0" w:color="auto"/>
            <w:left w:val="none" w:sz="0" w:space="0" w:color="auto"/>
            <w:bottom w:val="none" w:sz="0" w:space="0" w:color="auto"/>
            <w:right w:val="none" w:sz="0" w:space="0" w:color="auto"/>
          </w:divBdr>
        </w:div>
        <w:div w:id="1282111944">
          <w:marLeft w:val="0"/>
          <w:marRight w:val="0"/>
          <w:marTop w:val="0"/>
          <w:marBottom w:val="0"/>
          <w:divBdr>
            <w:top w:val="none" w:sz="0" w:space="0" w:color="auto"/>
            <w:left w:val="none" w:sz="0" w:space="0" w:color="auto"/>
            <w:bottom w:val="none" w:sz="0" w:space="0" w:color="auto"/>
            <w:right w:val="none" w:sz="0" w:space="0" w:color="auto"/>
          </w:divBdr>
          <w:divsChild>
            <w:div w:id="356465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17</TotalTime>
  <Pages>3</Pages>
  <Words>624</Words>
  <Characters>3559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Apple</cp:lastModifiedBy>
  <cp:revision>21</cp:revision>
  <cp:lastPrinted>2019-02-25T14:05:00Z</cp:lastPrinted>
  <dcterms:created xsi:type="dcterms:W3CDTF">2021-07-14T09:19:00Z</dcterms:created>
  <dcterms:modified xsi:type="dcterms:W3CDTF">2022-11-04T17:56:00Z</dcterms:modified>
</cp:coreProperties>
</file>